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AB6A8" w14:textId="77777777" w:rsidR="008724A6" w:rsidRDefault="008724A6" w:rsidP="008724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UPPERNHAND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CE2147" w14:textId="77777777" w:rsidR="008724A6" w:rsidRDefault="008724A6" w:rsidP="008724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6DF56E4" w14:textId="77777777" w:rsidR="008724A6" w:rsidRDefault="008724A6" w:rsidP="008724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54837" w14:textId="77777777" w:rsidR="008724A6" w:rsidRDefault="008724A6" w:rsidP="008724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0223A" w14:textId="77777777" w:rsidR="008724A6" w:rsidRDefault="008724A6" w:rsidP="008724A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6ADC00C" w14:textId="77777777" w:rsidR="008724A6" w:rsidRDefault="008724A6" w:rsidP="008724A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2AD4FF2" w14:textId="77777777" w:rsidR="008724A6" w:rsidRDefault="008724A6" w:rsidP="008724A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DE0CA9C" w14:textId="77777777" w:rsidR="008724A6" w:rsidRDefault="008724A6" w:rsidP="008724A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3C99865" w14:textId="77777777" w:rsidR="008724A6" w:rsidRDefault="008724A6" w:rsidP="008724A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7E80660" w14:textId="77777777" w:rsidR="008724A6" w:rsidRDefault="008724A6" w:rsidP="008724A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D22777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5931" w14:textId="77777777" w:rsidR="008724A6" w:rsidRDefault="008724A6" w:rsidP="009139A6">
      <w:r>
        <w:separator/>
      </w:r>
    </w:p>
  </w:endnote>
  <w:endnote w:type="continuationSeparator" w:id="0">
    <w:p w14:paraId="06862B0D" w14:textId="77777777" w:rsidR="008724A6" w:rsidRDefault="008724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96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C4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9BE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61C6" w14:textId="77777777" w:rsidR="008724A6" w:rsidRDefault="008724A6" w:rsidP="009139A6">
      <w:r>
        <w:separator/>
      </w:r>
    </w:p>
  </w:footnote>
  <w:footnote w:type="continuationSeparator" w:id="0">
    <w:p w14:paraId="45EC37E4" w14:textId="77777777" w:rsidR="008724A6" w:rsidRDefault="008724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57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DF4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7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A6"/>
    <w:rsid w:val="000666E0"/>
    <w:rsid w:val="002510B7"/>
    <w:rsid w:val="005C130B"/>
    <w:rsid w:val="00826F5C"/>
    <w:rsid w:val="008724A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A3E05"/>
  <w15:chartTrackingRefBased/>
  <w15:docId w15:val="{1890C6DE-C843-412B-AC00-B2734C83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2022-02-19T21:06:00Z</dcterms:created>
  <dcterms:modified xsi:type="dcterms:W3CDTF">2022-02-19T21:07:00Z</dcterms:modified>
</cp:coreProperties>
</file>